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41DB0DFD" w:rsidR="009F392E" w:rsidRDefault="003206CF" w:rsidP="00F0533E">
      <w:pPr>
        <w:rPr>
          <w:noProof/>
        </w:rPr>
      </w:pPr>
      <w:r w:rsidRPr="00365FEA">
        <w:rPr>
          <w:noProof/>
        </w:rPr>
        <w:t xml:space="preserve">Příloha č. </w:t>
      </w:r>
      <w:r w:rsidR="002E7809">
        <w:rPr>
          <w:noProof/>
        </w:rPr>
        <w:t>5</w:t>
      </w:r>
      <w:r w:rsidR="00B85B4C" w:rsidRPr="00365FEA">
        <w:rPr>
          <w:noProof/>
        </w:rPr>
        <w:t xml:space="preserve"> Smlouvy</w:t>
      </w:r>
    </w:p>
    <w:p w14:paraId="691DBE6F" w14:textId="77777777" w:rsidR="00B85B4C" w:rsidRPr="003D6152" w:rsidRDefault="00B85B4C" w:rsidP="001F0746">
      <w:pPr>
        <w:pStyle w:val="Nadpis1"/>
        <w:rPr>
          <w:noProof/>
          <w:color w:val="FF5200" w:themeColor="accent2"/>
        </w:rPr>
      </w:pPr>
      <w:r w:rsidRPr="003D6152">
        <w:rPr>
          <w:noProof/>
          <w:color w:val="FF5200" w:themeColor="accent2"/>
        </w:rPr>
        <w:t>Realizační tým</w:t>
      </w:r>
    </w:p>
    <w:tbl>
      <w:tblPr>
        <w:tblStyle w:val="Mkatabulky1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151"/>
        <w:gridCol w:w="2152"/>
        <w:gridCol w:w="2527"/>
        <w:gridCol w:w="2009"/>
      </w:tblGrid>
      <w:tr w:rsidR="0058541C" w:rsidRPr="00FD23CD" w14:paraId="0D8AE1DF" w14:textId="77777777" w:rsidTr="005854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FA062C" w14:textId="2E48F1C5" w:rsidR="0058541C" w:rsidRPr="001F0746" w:rsidRDefault="0058541C" w:rsidP="00113508">
            <w:pPr>
              <w:spacing w:after="240"/>
              <w:rPr>
                <w:rStyle w:val="Siln"/>
              </w:rPr>
            </w:pPr>
            <w:r>
              <w:rPr>
                <w:rStyle w:val="Siln"/>
              </w:rPr>
              <w:t>Pořadové číslo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1FA3F5" w14:textId="2A5CB0DE" w:rsidR="0058541C" w:rsidRPr="001F0746" w:rsidRDefault="0058541C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Pozice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1BC9B" w14:textId="77777777" w:rsidR="0058541C" w:rsidRPr="001F0746" w:rsidRDefault="0058541C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Kontaktní údaje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0D4E8B" w14:textId="2448125D" w:rsidR="0058541C" w:rsidRPr="001F0746" w:rsidRDefault="0058541C" w:rsidP="006626FB">
            <w:pPr>
              <w:spacing w:after="24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yellow"/>
              </w:rPr>
            </w:pPr>
            <w:r w:rsidRPr="001F0746">
              <w:rPr>
                <w:rStyle w:val="Siln"/>
              </w:rPr>
              <w:t xml:space="preserve">Činnosti prováděné členem </w:t>
            </w:r>
            <w:r>
              <w:rPr>
                <w:rStyle w:val="Siln"/>
              </w:rPr>
              <w:t>r</w:t>
            </w:r>
            <w:r w:rsidRPr="001F0746">
              <w:rPr>
                <w:rStyle w:val="Siln"/>
              </w:rPr>
              <w:t>ealizačního týmu</w:t>
            </w:r>
            <w:r>
              <w:rPr>
                <w:rStyle w:val="Siln"/>
              </w:rPr>
              <w:t>, zejm.:</w:t>
            </w:r>
          </w:p>
        </w:tc>
      </w:tr>
      <w:tr w:rsidR="0058541C" w:rsidRPr="00FD23CD" w14:paraId="0369B877" w14:textId="77777777" w:rsidTr="0058541C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4C27" w14:textId="418B5D73" w:rsidR="0058541C" w:rsidRPr="006626FB" w:rsidRDefault="0058541C" w:rsidP="00120CDB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468" w14:textId="52CB9170" w:rsidR="0058541C" w:rsidRPr="006626FB" w:rsidRDefault="0058541C" w:rsidP="00120CD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b/>
                <w:bCs/>
              </w:rPr>
              <w:t>Projektový manažer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CB1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63096401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b/>
                <w:color w:val="000000"/>
              </w:rPr>
              <w:t xml:space="preserve"> </w:t>
            </w: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7A4E752B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Telefon:</w:t>
            </w:r>
          </w:p>
          <w:p w14:paraId="2EF1E7A9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AT" w:eastAsia="cs-CZ"/>
              </w:rPr>
            </w:pPr>
            <w:r w:rsidRPr="006626FB">
              <w:rPr>
                <w:b/>
                <w:color w:val="000000"/>
              </w:rPr>
              <w:t xml:space="preserve"> </w:t>
            </w: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11510DBF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6D891992" w14:textId="645E3AF0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6626FB">
              <w:rPr>
                <w:b/>
                <w:color w:val="000000"/>
              </w:rPr>
              <w:t xml:space="preserve"> </w:t>
            </w:r>
            <w:r w:rsidRPr="006626FB">
              <w:rPr>
                <w:highlight w:val="green"/>
                <w:lang w:val="de-AT"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6E9" w14:textId="50F946CC" w:rsidR="0058541C" w:rsidRPr="006626FB" w:rsidRDefault="0058541C" w:rsidP="006626FB">
            <w:pPr>
              <w:pStyle w:val="Textkomente"/>
              <w:spacing w:after="60" w:line="276" w:lineRule="auto"/>
              <w:ind w:left="7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/>
                <w:sz w:val="18"/>
                <w:szCs w:val="18"/>
              </w:rPr>
            </w:pPr>
            <w:r w:rsidRPr="006626FB">
              <w:rPr>
                <w:rFonts w:asciiTheme="minorHAnsi" w:hAnsiTheme="minorHAnsi"/>
                <w:bCs/>
                <w:sz w:val="18"/>
                <w:szCs w:val="18"/>
              </w:rPr>
              <w:t xml:space="preserve">Koordinuje práce </w:t>
            </w:r>
            <w:r w:rsidRPr="006626FB">
              <w:rPr>
                <w:rFonts w:asciiTheme="minorHAnsi" w:hAnsiTheme="minorHAnsi"/>
                <w:sz w:val="18"/>
                <w:szCs w:val="18"/>
              </w:rPr>
              <w:t>členů týmu</w:t>
            </w:r>
            <w:r w:rsidRPr="006626FB">
              <w:rPr>
                <w:rFonts w:asciiTheme="minorHAnsi" w:hAnsiTheme="minorHAnsi"/>
                <w:bCs/>
                <w:sz w:val="18"/>
                <w:szCs w:val="18"/>
              </w:rPr>
              <w:t xml:space="preserve"> a externistů. </w:t>
            </w:r>
            <w:r>
              <w:rPr>
                <w:rFonts w:asciiTheme="minorHAnsi" w:hAnsiTheme="minorHAnsi"/>
                <w:bCs/>
                <w:sz w:val="18"/>
                <w:szCs w:val="18"/>
              </w:rPr>
              <w:t>Dohlíží nad</w:t>
            </w:r>
            <w:r w:rsidRPr="006626FB">
              <w:rPr>
                <w:rFonts w:asciiTheme="minorHAnsi" w:hAnsiTheme="minorHAnsi"/>
                <w:bCs/>
                <w:sz w:val="18"/>
                <w:szCs w:val="18"/>
              </w:rPr>
              <w:t xml:space="preserve"> výdaj</w:t>
            </w:r>
            <w:r>
              <w:rPr>
                <w:rFonts w:asciiTheme="minorHAnsi" w:hAnsiTheme="minorHAnsi"/>
                <w:bCs/>
                <w:sz w:val="18"/>
                <w:szCs w:val="18"/>
              </w:rPr>
              <w:t>i</w:t>
            </w:r>
            <w:r w:rsidRPr="006626FB">
              <w:rPr>
                <w:rFonts w:asciiTheme="minorHAnsi" w:hAnsiTheme="minorHAnsi"/>
                <w:bCs/>
                <w:sz w:val="18"/>
                <w:szCs w:val="18"/>
              </w:rPr>
              <w:t xml:space="preserve"> a termíny</w:t>
            </w:r>
            <w:r>
              <w:rPr>
                <w:rFonts w:asciiTheme="minorHAnsi" w:hAnsiTheme="minorHAnsi"/>
                <w:bCs/>
                <w:sz w:val="18"/>
                <w:szCs w:val="18"/>
              </w:rPr>
              <w:t>. P</w:t>
            </w:r>
            <w:r w:rsidRPr="006626FB">
              <w:rPr>
                <w:rFonts w:asciiTheme="minorHAnsi" w:hAnsiTheme="minorHAnsi"/>
                <w:bCs/>
                <w:sz w:val="18"/>
                <w:szCs w:val="18"/>
              </w:rPr>
              <w:t>řipravuje podklady pro akceptační řízení. Svolává setkání s uživateli.</w:t>
            </w:r>
          </w:p>
          <w:p w14:paraId="3FA6F74A" w14:textId="4BBFB6A1" w:rsidR="0058541C" w:rsidRPr="006626FB" w:rsidRDefault="0058541C" w:rsidP="006626FB">
            <w:pPr>
              <w:pStyle w:val="Textkomente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8541C" w:rsidRPr="00FD23CD" w14:paraId="08F1BFA7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0BCB" w14:textId="26DB20E1" w:rsidR="0058541C" w:rsidRPr="006626FB" w:rsidRDefault="0058541C" w:rsidP="00120CDB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3E6" w14:textId="55516589" w:rsidR="0058541C" w:rsidRPr="006626FB" w:rsidRDefault="0058541C" w:rsidP="00120CD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b/>
                <w:bCs/>
              </w:rPr>
              <w:t>Specialista uživatelské podpory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789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5B8E60AF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001FF49E" w14:textId="77777777" w:rsidR="0058541C" w:rsidRPr="006626FB" w:rsidRDefault="0058541C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64F7F91C" w14:textId="77777777" w:rsidR="0058541C" w:rsidRPr="006626FB" w:rsidRDefault="0058541C" w:rsidP="0011350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181C8B5B" w14:textId="77777777" w:rsidR="0058541C" w:rsidRPr="006626FB" w:rsidRDefault="0058541C" w:rsidP="0011350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1A1ADE4E" w14:textId="77777777" w:rsidR="0058541C" w:rsidRPr="006626FB" w:rsidRDefault="0058541C" w:rsidP="00113508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B50" w14:textId="10BA9532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6FB">
              <w:t>Přijímá požadavky uživatelů, řeší běžné technické problémy, zakládá a spravuje uživatelské účty a oprávnění, eviduje požadavky a incidenty, předává složitější problémy na vyšší úroveň, radí uživatelům, jak aplikaci správně používat.</w:t>
            </w:r>
          </w:p>
        </w:tc>
      </w:tr>
      <w:tr w:rsidR="0058541C" w:rsidRPr="00FD23CD" w14:paraId="2B6AD353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477" w14:textId="18E07FF2" w:rsidR="0058541C" w:rsidRDefault="0058541C" w:rsidP="0058541C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3.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7E7" w14:textId="085F656F" w:rsidR="0058541C" w:rsidRPr="006626FB" w:rsidRDefault="0058541C" w:rsidP="0058541C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6FB">
              <w:rPr>
                <w:b/>
                <w:bCs/>
              </w:rPr>
              <w:t>Specialista uživatelské podpory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1A0E" w14:textId="77777777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2DCB76E9" w14:textId="77777777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719D8ABB" w14:textId="77777777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43E009B7" w14:textId="77777777" w:rsidR="0058541C" w:rsidRPr="006626FB" w:rsidRDefault="0058541C" w:rsidP="0058541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04E18CF9" w14:textId="77777777" w:rsidR="0058541C" w:rsidRPr="006626FB" w:rsidRDefault="0058541C" w:rsidP="0058541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0D611743" w14:textId="5BE9D79D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D9C" w14:textId="350193DA" w:rsidR="0058541C" w:rsidRPr="006626FB" w:rsidRDefault="0058541C" w:rsidP="0058541C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6FB">
              <w:t>Přijímá požadavky uživatelů, řeší běžné technické problémy, zakládá a spravuje uživatelské účty a oprávnění, eviduje požadavky a incidenty, předává složitější problémy na vyšší úroveň, radí uživatelům, jak aplikaci správně používat.</w:t>
            </w:r>
          </w:p>
        </w:tc>
      </w:tr>
      <w:tr w:rsidR="0058541C" w:rsidRPr="00FD23CD" w14:paraId="07995B4F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14E" w14:textId="40FFE7DC" w:rsidR="0058541C" w:rsidRPr="006626FB" w:rsidRDefault="0058541C" w:rsidP="00120CDB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21C9" w14:textId="591E281C" w:rsidR="0058541C" w:rsidRPr="006626FB" w:rsidRDefault="0058541C" w:rsidP="00120CD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6FB">
              <w:rPr>
                <w:b/>
                <w:bCs/>
              </w:rPr>
              <w:t>Specialista na majetkoprávní problematiku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E57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33FD039B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0C802D66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2C5A5E99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21EBE46F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7C9CD496" w14:textId="71A7296C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404" w14:textId="1AB0EE81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626FB">
              <w:rPr>
                <w:bCs/>
              </w:rPr>
              <w:t>Pomáhá uživatelům s přípravou a posuzováním smluv, jednáním s vlastníky, obcemi, úřady, zajišťováním souhlasů s výkupy, pomáhá s řešením majetkoprávních sporů a nestandartních situací. Účastní se kontrolních dnů stavby.</w:t>
            </w:r>
          </w:p>
        </w:tc>
      </w:tr>
      <w:tr w:rsidR="0058541C" w:rsidRPr="00FD23CD" w14:paraId="23A58060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B9B" w14:textId="3387526A" w:rsidR="0058541C" w:rsidRPr="006626FB" w:rsidRDefault="0058541C" w:rsidP="0058541C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5.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92E" w14:textId="776AD45D" w:rsidR="0058541C" w:rsidRPr="006626FB" w:rsidRDefault="0058541C" w:rsidP="0058541C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6FB">
              <w:rPr>
                <w:b/>
                <w:bCs/>
              </w:rPr>
              <w:t>Specialista na majetkoprávní problematiku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F902" w14:textId="77777777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419A9A11" w14:textId="77777777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63155DEF" w14:textId="77777777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45C178E8" w14:textId="77777777" w:rsidR="0058541C" w:rsidRPr="006626FB" w:rsidRDefault="0058541C" w:rsidP="0058541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2A484961" w14:textId="77777777" w:rsidR="0058541C" w:rsidRPr="006626FB" w:rsidRDefault="0058541C" w:rsidP="0058541C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3003FBAE" w14:textId="3233D3B3" w:rsidR="0058541C" w:rsidRPr="006626FB" w:rsidRDefault="0058541C" w:rsidP="0058541C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041" w14:textId="094D3C1E" w:rsidR="0058541C" w:rsidRPr="006626FB" w:rsidRDefault="0058541C" w:rsidP="0058541C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626FB">
              <w:rPr>
                <w:bCs/>
              </w:rPr>
              <w:t>Pomáhá uživatelům s přípravou a posuzováním smluv, jednáním s vlastníky, obcemi, úřady, zajišťováním souhlasů s výkupy, pomáhá s řešením majetkoprávních sporů a nestandartních situací. Účastní se kontrolních dnů stavby.</w:t>
            </w:r>
          </w:p>
        </w:tc>
      </w:tr>
      <w:tr w:rsidR="0058541C" w:rsidRPr="00FD23CD" w14:paraId="7D63019F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B58D" w14:textId="60AFFEA8" w:rsidR="0058541C" w:rsidRPr="006626FB" w:rsidRDefault="0058541C" w:rsidP="00120CDB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6.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4E3" w14:textId="109FF633" w:rsidR="0058541C" w:rsidRPr="006626FB" w:rsidRDefault="0058541C" w:rsidP="00120CD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6FB">
              <w:rPr>
                <w:b/>
                <w:bCs/>
              </w:rPr>
              <w:t>Geodet ve výstavbě/v KN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A554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029B458F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19C841B7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328DB6E4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01AE1629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0E4BD87C" w14:textId="0E94C165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CFC" w14:textId="1A3120B9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626FB">
              <w:rPr>
                <w:bCs/>
              </w:rPr>
              <w:t>Zpracovává a aktualizuje záborové elaboráty, zadává geometrické plány, pracuje s projektovou dokumentací.</w:t>
            </w:r>
          </w:p>
          <w:p w14:paraId="0EBCD5CE" w14:textId="60FA59D5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8541C" w:rsidRPr="00FD23CD" w14:paraId="6D3C1A2F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551" w14:textId="7A28A7F6" w:rsidR="0058541C" w:rsidRPr="006626FB" w:rsidRDefault="0058541C" w:rsidP="00120CDB">
            <w:pPr>
              <w:spacing w:after="24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7.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C61" w14:textId="26A5D6D0" w:rsidR="0058541C" w:rsidRPr="006626FB" w:rsidRDefault="0058541C" w:rsidP="00120CD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6626FB">
              <w:rPr>
                <w:b/>
                <w:bCs/>
              </w:rPr>
              <w:t>Geodet ve výstavbě/v KN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93C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05ACCEEF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518B59C7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6A00058B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1DE18362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549E3166" w14:textId="6F7A10EE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F70" w14:textId="2A200049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626FB">
              <w:rPr>
                <w:bCs/>
              </w:rPr>
              <w:t>Zpracovává a aktualizuje záborové elaboráty, zadává geometrické plány, pracuje s projektovou dokumentací.</w:t>
            </w:r>
          </w:p>
          <w:p w14:paraId="53D9FFED" w14:textId="7F5522D5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Calibri"/>
              </w:rPr>
            </w:pPr>
          </w:p>
        </w:tc>
      </w:tr>
      <w:tr w:rsidR="0058541C" w:rsidRPr="00FD23CD" w14:paraId="5AC7D791" w14:textId="77777777" w:rsidTr="0058541C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04C" w14:textId="1CE2A354" w:rsidR="0058541C" w:rsidRPr="006626FB" w:rsidRDefault="0058541C" w:rsidP="00120CD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9007" w14:textId="71EEB066" w:rsidR="0058541C" w:rsidRPr="006626FB" w:rsidRDefault="0058541C" w:rsidP="00120CD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26FB">
              <w:rPr>
                <w:b/>
                <w:bCs/>
              </w:rPr>
              <w:t>Datový analytik/</w:t>
            </w:r>
            <w:proofErr w:type="spellStart"/>
            <w:r w:rsidRPr="006626FB">
              <w:rPr>
                <w:b/>
                <w:bCs/>
              </w:rPr>
              <w:t>geomatik</w:t>
            </w:r>
            <w:proofErr w:type="spellEnd"/>
            <w:r w:rsidRPr="006626FB">
              <w:rPr>
                <w:b/>
                <w:bCs/>
              </w:rPr>
              <w:t xml:space="preserve">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153D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Jméno a příjmení:</w:t>
            </w:r>
          </w:p>
          <w:p w14:paraId="15D1A6B8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26F5A781" w14:textId="77777777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val="de-AT" w:eastAsia="cs-CZ"/>
              </w:rPr>
            </w:pPr>
            <w:r w:rsidRPr="006626FB">
              <w:rPr>
                <w:color w:val="000000"/>
              </w:rPr>
              <w:t>Telefon:</w:t>
            </w:r>
            <w:r w:rsidRPr="006626FB">
              <w:rPr>
                <w:b/>
                <w:color w:val="000000"/>
              </w:rPr>
              <w:t xml:space="preserve"> </w:t>
            </w:r>
          </w:p>
          <w:p w14:paraId="3927BE5B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  <w:p w14:paraId="44BE6F44" w14:textId="77777777" w:rsidR="0058541C" w:rsidRPr="006626FB" w:rsidRDefault="0058541C" w:rsidP="003D615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color w:val="000000"/>
              </w:rPr>
              <w:t>E-mail:</w:t>
            </w:r>
          </w:p>
          <w:p w14:paraId="73A9369B" w14:textId="58BF651C" w:rsidR="0058541C" w:rsidRPr="006626FB" w:rsidRDefault="0058541C" w:rsidP="003D6152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626FB">
              <w:rPr>
                <w:highlight w:val="green"/>
                <w:lang w:eastAsia="cs-CZ"/>
              </w:rPr>
              <w:t>[</w:t>
            </w:r>
            <w:r w:rsidRPr="006626FB">
              <w:rPr>
                <w:highlight w:val="green"/>
              </w:rPr>
              <w:t>DOPLNÍ ZHOTOVITEL</w:t>
            </w:r>
            <w:r w:rsidRPr="006626FB">
              <w:rPr>
                <w:highlight w:val="green"/>
                <w:lang w:eastAsia="cs-CZ"/>
              </w:rPr>
              <w:t>]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B1E" w14:textId="277FCBCD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626FB">
              <w:rPr>
                <w:bCs/>
              </w:rPr>
              <w:t>Pracuje s daty katastru nemovitostí, WMS službou ČÚZK, propojuje databáze a zdroje dat, připravuje mapy, grafy, reporty a podklady, kontroluje kvalitu a konzistenci geografických dat.</w:t>
            </w:r>
          </w:p>
          <w:p w14:paraId="3DA0BEE3" w14:textId="00263926" w:rsidR="0058541C" w:rsidRPr="006626FB" w:rsidRDefault="0058541C" w:rsidP="006626FB">
            <w:pPr>
              <w:spacing w:after="24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BBA72A7" w14:textId="77777777" w:rsidR="00B85B4C" w:rsidRDefault="00B85B4C" w:rsidP="006626FB">
      <w:pPr>
        <w:rPr>
          <w:b/>
          <w:u w:val="single"/>
        </w:rPr>
      </w:pPr>
    </w:p>
    <w:sectPr w:rsidR="00B85B4C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A107" w14:textId="77777777" w:rsidR="002015C4" w:rsidRDefault="002015C4" w:rsidP="00962258">
      <w:pPr>
        <w:spacing w:after="0" w:line="240" w:lineRule="auto"/>
      </w:pPr>
      <w:r>
        <w:separator/>
      </w:r>
    </w:p>
  </w:endnote>
  <w:endnote w:type="continuationSeparator" w:id="0">
    <w:p w14:paraId="47F453D6" w14:textId="77777777" w:rsidR="002015C4" w:rsidRDefault="002015C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4AC50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7E020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022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022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991EE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EF4F1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7E52E" w14:textId="77777777" w:rsidR="002015C4" w:rsidRDefault="002015C4" w:rsidP="00962258">
      <w:pPr>
        <w:spacing w:after="0" w:line="240" w:lineRule="auto"/>
      </w:pPr>
      <w:r>
        <w:separator/>
      </w:r>
    </w:p>
  </w:footnote>
  <w:footnote w:type="continuationSeparator" w:id="0">
    <w:p w14:paraId="2592E607" w14:textId="77777777" w:rsidR="002015C4" w:rsidRDefault="002015C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D3F9" w14:textId="1D7D7992" w:rsidR="003D6152" w:rsidRDefault="003D615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523A312D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6CCB66F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64B8F"/>
    <w:multiLevelType w:val="hybridMultilevel"/>
    <w:tmpl w:val="EC507D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9C630F4"/>
    <w:multiLevelType w:val="hybridMultilevel"/>
    <w:tmpl w:val="781A1B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9A56A"/>
    <w:multiLevelType w:val="hybridMultilevel"/>
    <w:tmpl w:val="A9909FC0"/>
    <w:lvl w:ilvl="0" w:tplc="24100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029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2C5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90A8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081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66B8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D47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05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38E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338B4"/>
    <w:multiLevelType w:val="hybridMultilevel"/>
    <w:tmpl w:val="FC5C17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91184"/>
    <w:multiLevelType w:val="hybridMultilevel"/>
    <w:tmpl w:val="48F2BD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3DE41C0B"/>
    <w:multiLevelType w:val="hybridMultilevel"/>
    <w:tmpl w:val="34D8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D142F"/>
    <w:multiLevelType w:val="hybridMultilevel"/>
    <w:tmpl w:val="FB489A94"/>
    <w:lvl w:ilvl="0" w:tplc="AF7A6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EC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AB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0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78F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2E3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86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FA8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855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82862"/>
    <w:multiLevelType w:val="hybridMultilevel"/>
    <w:tmpl w:val="FBCE9A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13A63"/>
    <w:multiLevelType w:val="hybridMultilevel"/>
    <w:tmpl w:val="506A5A6C"/>
    <w:lvl w:ilvl="0" w:tplc="71A08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05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2CC1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A2D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07A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02B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9AD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496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F08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DA507"/>
    <w:multiLevelType w:val="hybridMultilevel"/>
    <w:tmpl w:val="7FA2CD4E"/>
    <w:lvl w:ilvl="0" w:tplc="AA728B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A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0D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E23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A84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F0D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5E1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16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446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14C9A"/>
    <w:multiLevelType w:val="hybridMultilevel"/>
    <w:tmpl w:val="B8EE1AEE"/>
    <w:lvl w:ilvl="0" w:tplc="94D2A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500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A41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0C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DE0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509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2B0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E88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E2C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7581F"/>
    <w:multiLevelType w:val="hybridMultilevel"/>
    <w:tmpl w:val="F1E0C8B4"/>
    <w:lvl w:ilvl="0" w:tplc="3F34F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6D7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52A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D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087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0629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683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81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2C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E7E14"/>
    <w:multiLevelType w:val="hybridMultilevel"/>
    <w:tmpl w:val="584E2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05CD8"/>
    <w:multiLevelType w:val="hybridMultilevel"/>
    <w:tmpl w:val="4CC80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F0A8C"/>
    <w:multiLevelType w:val="multilevel"/>
    <w:tmpl w:val="0D34D660"/>
    <w:numStyleLink w:val="ListBulletmultilevel"/>
  </w:abstractNum>
  <w:abstractNum w:abstractNumId="22" w15:restartNumberingAfterBreak="0">
    <w:nsid w:val="74070991"/>
    <w:multiLevelType w:val="multilevel"/>
    <w:tmpl w:val="CABE99FC"/>
    <w:numStyleLink w:val="ListNumbermultilevel"/>
  </w:abstractNum>
  <w:num w:numId="1" w16cid:durableId="2130856416">
    <w:abstractNumId w:val="17"/>
  </w:num>
  <w:num w:numId="2" w16cid:durableId="1922982579">
    <w:abstractNumId w:val="18"/>
  </w:num>
  <w:num w:numId="3" w16cid:durableId="1063872424">
    <w:abstractNumId w:val="4"/>
  </w:num>
  <w:num w:numId="4" w16cid:durableId="1908613842">
    <w:abstractNumId w:val="15"/>
  </w:num>
  <w:num w:numId="5" w16cid:durableId="1747454763">
    <w:abstractNumId w:val="13"/>
  </w:num>
  <w:num w:numId="6" w16cid:durableId="591671839">
    <w:abstractNumId w:val="16"/>
  </w:num>
  <w:num w:numId="7" w16cid:durableId="1812475359">
    <w:abstractNumId w:val="5"/>
  </w:num>
  <w:num w:numId="8" w16cid:durableId="528571426">
    <w:abstractNumId w:val="2"/>
  </w:num>
  <w:num w:numId="9" w16cid:durableId="3938183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9170776">
    <w:abstractNumId w:val="21"/>
  </w:num>
  <w:num w:numId="11" w16cid:durableId="1449423940">
    <w:abstractNumId w:val="6"/>
  </w:num>
  <w:num w:numId="12" w16cid:durableId="1608390559">
    <w:abstractNumId w:val="9"/>
  </w:num>
  <w:num w:numId="13" w16cid:durableId="1062212174">
    <w:abstractNumId w:val="0"/>
  </w:num>
  <w:num w:numId="14" w16cid:durableId="798648381">
    <w:abstractNumId w:val="10"/>
  </w:num>
  <w:num w:numId="15" w16cid:durableId="16601157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2702862">
    <w:abstractNumId w:val="9"/>
  </w:num>
  <w:num w:numId="17" w16cid:durableId="4864879">
    <w:abstractNumId w:val="2"/>
  </w:num>
  <w:num w:numId="18" w16cid:durableId="892158346">
    <w:abstractNumId w:val="9"/>
  </w:num>
  <w:num w:numId="19" w16cid:durableId="812481325">
    <w:abstractNumId w:val="9"/>
  </w:num>
  <w:num w:numId="20" w16cid:durableId="1960254313">
    <w:abstractNumId w:val="9"/>
  </w:num>
  <w:num w:numId="21" w16cid:durableId="103811430">
    <w:abstractNumId w:val="9"/>
  </w:num>
  <w:num w:numId="22" w16cid:durableId="1095591452">
    <w:abstractNumId w:val="22"/>
  </w:num>
  <w:num w:numId="23" w16cid:durableId="1893809212">
    <w:abstractNumId w:val="5"/>
  </w:num>
  <w:num w:numId="24" w16cid:durableId="1176651250">
    <w:abstractNumId w:val="22"/>
  </w:num>
  <w:num w:numId="25" w16cid:durableId="2135519972">
    <w:abstractNumId w:val="22"/>
  </w:num>
  <w:num w:numId="26" w16cid:durableId="1724787740">
    <w:abstractNumId w:val="22"/>
  </w:num>
  <w:num w:numId="27" w16cid:durableId="641349693">
    <w:abstractNumId w:val="22"/>
  </w:num>
  <w:num w:numId="28" w16cid:durableId="2121024727">
    <w:abstractNumId w:val="9"/>
  </w:num>
  <w:num w:numId="29" w16cid:durableId="2108385405">
    <w:abstractNumId w:val="2"/>
  </w:num>
  <w:num w:numId="30" w16cid:durableId="1402748783">
    <w:abstractNumId w:val="9"/>
  </w:num>
  <w:num w:numId="31" w16cid:durableId="1451820286">
    <w:abstractNumId w:val="9"/>
  </w:num>
  <w:num w:numId="32" w16cid:durableId="952053535">
    <w:abstractNumId w:val="9"/>
  </w:num>
  <w:num w:numId="33" w16cid:durableId="1546718058">
    <w:abstractNumId w:val="9"/>
  </w:num>
  <w:num w:numId="34" w16cid:durableId="296496807">
    <w:abstractNumId w:val="22"/>
  </w:num>
  <w:num w:numId="35" w16cid:durableId="884680263">
    <w:abstractNumId w:val="5"/>
  </w:num>
  <w:num w:numId="36" w16cid:durableId="1362898585">
    <w:abstractNumId w:val="22"/>
  </w:num>
  <w:num w:numId="37" w16cid:durableId="1893038148">
    <w:abstractNumId w:val="22"/>
  </w:num>
  <w:num w:numId="38" w16cid:durableId="1246308451">
    <w:abstractNumId w:val="22"/>
  </w:num>
  <w:num w:numId="39" w16cid:durableId="378358698">
    <w:abstractNumId w:val="22"/>
  </w:num>
  <w:num w:numId="40" w16cid:durableId="1079861999">
    <w:abstractNumId w:val="12"/>
  </w:num>
  <w:num w:numId="41" w16cid:durableId="1542864457">
    <w:abstractNumId w:val="14"/>
  </w:num>
  <w:num w:numId="42" w16cid:durableId="2025932756">
    <w:abstractNumId w:val="20"/>
  </w:num>
  <w:num w:numId="43" w16cid:durableId="1791589867">
    <w:abstractNumId w:val="19"/>
  </w:num>
  <w:num w:numId="44" w16cid:durableId="1431926519">
    <w:abstractNumId w:val="7"/>
  </w:num>
  <w:num w:numId="45" w16cid:durableId="626008366">
    <w:abstractNumId w:val="8"/>
  </w:num>
  <w:num w:numId="46" w16cid:durableId="594753389">
    <w:abstractNumId w:val="1"/>
  </w:num>
  <w:num w:numId="47" w16cid:durableId="14929826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21FE9"/>
    <w:rsid w:val="000378BD"/>
    <w:rsid w:val="000572D1"/>
    <w:rsid w:val="00072C1E"/>
    <w:rsid w:val="00081081"/>
    <w:rsid w:val="00082589"/>
    <w:rsid w:val="000D03C4"/>
    <w:rsid w:val="000D4A54"/>
    <w:rsid w:val="000D756E"/>
    <w:rsid w:val="000E23A7"/>
    <w:rsid w:val="000E5C7B"/>
    <w:rsid w:val="0010693F"/>
    <w:rsid w:val="00110672"/>
    <w:rsid w:val="00114472"/>
    <w:rsid w:val="0011506E"/>
    <w:rsid w:val="00120CDB"/>
    <w:rsid w:val="00130686"/>
    <w:rsid w:val="00133E74"/>
    <w:rsid w:val="001350E9"/>
    <w:rsid w:val="00143613"/>
    <w:rsid w:val="0014390B"/>
    <w:rsid w:val="001526F6"/>
    <w:rsid w:val="001550BC"/>
    <w:rsid w:val="001605B9"/>
    <w:rsid w:val="00163707"/>
    <w:rsid w:val="00170EC5"/>
    <w:rsid w:val="001747C1"/>
    <w:rsid w:val="00183C0D"/>
    <w:rsid w:val="00184743"/>
    <w:rsid w:val="0019580C"/>
    <w:rsid w:val="001A61C5"/>
    <w:rsid w:val="001A6292"/>
    <w:rsid w:val="001C3F6B"/>
    <w:rsid w:val="001D38B9"/>
    <w:rsid w:val="001E00C4"/>
    <w:rsid w:val="001E320F"/>
    <w:rsid w:val="001F04DC"/>
    <w:rsid w:val="001F0746"/>
    <w:rsid w:val="002015C4"/>
    <w:rsid w:val="00207DF5"/>
    <w:rsid w:val="00223D5A"/>
    <w:rsid w:val="00246198"/>
    <w:rsid w:val="00263502"/>
    <w:rsid w:val="00280E07"/>
    <w:rsid w:val="002C31BF"/>
    <w:rsid w:val="002D08B1"/>
    <w:rsid w:val="002E0CD7"/>
    <w:rsid w:val="002E7809"/>
    <w:rsid w:val="002F1193"/>
    <w:rsid w:val="003171F8"/>
    <w:rsid w:val="003206CF"/>
    <w:rsid w:val="00321168"/>
    <w:rsid w:val="00341DCF"/>
    <w:rsid w:val="00357BC6"/>
    <w:rsid w:val="00360E2C"/>
    <w:rsid w:val="00365FEA"/>
    <w:rsid w:val="003956C6"/>
    <w:rsid w:val="003C0477"/>
    <w:rsid w:val="003D6152"/>
    <w:rsid w:val="003E62D7"/>
    <w:rsid w:val="00406031"/>
    <w:rsid w:val="00413FF4"/>
    <w:rsid w:val="004224C5"/>
    <w:rsid w:val="00424888"/>
    <w:rsid w:val="00425201"/>
    <w:rsid w:val="00441430"/>
    <w:rsid w:val="00450F07"/>
    <w:rsid w:val="00453CD3"/>
    <w:rsid w:val="00460660"/>
    <w:rsid w:val="004730EA"/>
    <w:rsid w:val="00486107"/>
    <w:rsid w:val="00491827"/>
    <w:rsid w:val="00493A9E"/>
    <w:rsid w:val="004A0051"/>
    <w:rsid w:val="004A043C"/>
    <w:rsid w:val="004A1DDF"/>
    <w:rsid w:val="004B348C"/>
    <w:rsid w:val="004C4399"/>
    <w:rsid w:val="004C787C"/>
    <w:rsid w:val="004E143C"/>
    <w:rsid w:val="004E2D17"/>
    <w:rsid w:val="004E3A53"/>
    <w:rsid w:val="004F20BC"/>
    <w:rsid w:val="004F4B9B"/>
    <w:rsid w:val="004F69EA"/>
    <w:rsid w:val="00504DD3"/>
    <w:rsid w:val="00511AB9"/>
    <w:rsid w:val="0051764B"/>
    <w:rsid w:val="00523EA7"/>
    <w:rsid w:val="00526164"/>
    <w:rsid w:val="0055134E"/>
    <w:rsid w:val="00553375"/>
    <w:rsid w:val="00557C28"/>
    <w:rsid w:val="005736B7"/>
    <w:rsid w:val="00575E5A"/>
    <w:rsid w:val="005776AA"/>
    <w:rsid w:val="0058541C"/>
    <w:rsid w:val="00592210"/>
    <w:rsid w:val="005B532F"/>
    <w:rsid w:val="005C4278"/>
    <w:rsid w:val="005C73F6"/>
    <w:rsid w:val="005D0469"/>
    <w:rsid w:val="005F1404"/>
    <w:rsid w:val="0061068E"/>
    <w:rsid w:val="006478AE"/>
    <w:rsid w:val="00651E8F"/>
    <w:rsid w:val="00660AD3"/>
    <w:rsid w:val="0066163E"/>
    <w:rsid w:val="006626FB"/>
    <w:rsid w:val="00677B7F"/>
    <w:rsid w:val="00677F39"/>
    <w:rsid w:val="00683504"/>
    <w:rsid w:val="006A5570"/>
    <w:rsid w:val="006A689C"/>
    <w:rsid w:val="006B3D79"/>
    <w:rsid w:val="006C4EE5"/>
    <w:rsid w:val="006C6FB5"/>
    <w:rsid w:val="006D7A48"/>
    <w:rsid w:val="006D7AFE"/>
    <w:rsid w:val="006E0578"/>
    <w:rsid w:val="006E314D"/>
    <w:rsid w:val="006F0ECF"/>
    <w:rsid w:val="00710723"/>
    <w:rsid w:val="00723ED1"/>
    <w:rsid w:val="0074022C"/>
    <w:rsid w:val="00743525"/>
    <w:rsid w:val="00755E65"/>
    <w:rsid w:val="0076286B"/>
    <w:rsid w:val="00766846"/>
    <w:rsid w:val="0077673A"/>
    <w:rsid w:val="007846E1"/>
    <w:rsid w:val="007B570C"/>
    <w:rsid w:val="007C05D5"/>
    <w:rsid w:val="007C589B"/>
    <w:rsid w:val="007D1C54"/>
    <w:rsid w:val="007E4A6E"/>
    <w:rsid w:val="007F44A4"/>
    <w:rsid w:val="007F56A7"/>
    <w:rsid w:val="00804F35"/>
    <w:rsid w:val="00805EEA"/>
    <w:rsid w:val="00807DD0"/>
    <w:rsid w:val="00813C98"/>
    <w:rsid w:val="00820714"/>
    <w:rsid w:val="008659F3"/>
    <w:rsid w:val="00871D36"/>
    <w:rsid w:val="00881494"/>
    <w:rsid w:val="00884BE4"/>
    <w:rsid w:val="00886D4B"/>
    <w:rsid w:val="00895406"/>
    <w:rsid w:val="008A3568"/>
    <w:rsid w:val="008A6714"/>
    <w:rsid w:val="008B6F2C"/>
    <w:rsid w:val="008D03B9"/>
    <w:rsid w:val="008F18D6"/>
    <w:rsid w:val="008F20E0"/>
    <w:rsid w:val="00904780"/>
    <w:rsid w:val="00915F4A"/>
    <w:rsid w:val="00916507"/>
    <w:rsid w:val="00922385"/>
    <w:rsid w:val="009223DF"/>
    <w:rsid w:val="00923DE9"/>
    <w:rsid w:val="0092623B"/>
    <w:rsid w:val="00932767"/>
    <w:rsid w:val="009327C2"/>
    <w:rsid w:val="00935620"/>
    <w:rsid w:val="00936091"/>
    <w:rsid w:val="00940D8A"/>
    <w:rsid w:val="00962258"/>
    <w:rsid w:val="009678B7"/>
    <w:rsid w:val="009833E1"/>
    <w:rsid w:val="00992D9C"/>
    <w:rsid w:val="00996CB8"/>
    <w:rsid w:val="009B14A9"/>
    <w:rsid w:val="009B2E55"/>
    <w:rsid w:val="009B2E97"/>
    <w:rsid w:val="009E07F4"/>
    <w:rsid w:val="009E2B28"/>
    <w:rsid w:val="009F392E"/>
    <w:rsid w:val="00A33BA3"/>
    <w:rsid w:val="00A44F7B"/>
    <w:rsid w:val="00A6177B"/>
    <w:rsid w:val="00A66136"/>
    <w:rsid w:val="00AA4CBB"/>
    <w:rsid w:val="00AA65FA"/>
    <w:rsid w:val="00AA7351"/>
    <w:rsid w:val="00AC330D"/>
    <w:rsid w:val="00AC6FE5"/>
    <w:rsid w:val="00AD056F"/>
    <w:rsid w:val="00AD6731"/>
    <w:rsid w:val="00AD7125"/>
    <w:rsid w:val="00B05F5D"/>
    <w:rsid w:val="00B1290A"/>
    <w:rsid w:val="00B15D0D"/>
    <w:rsid w:val="00B30BCC"/>
    <w:rsid w:val="00B47316"/>
    <w:rsid w:val="00B606FE"/>
    <w:rsid w:val="00B75EE1"/>
    <w:rsid w:val="00B77481"/>
    <w:rsid w:val="00B84D67"/>
    <w:rsid w:val="00B8518B"/>
    <w:rsid w:val="00B85B4C"/>
    <w:rsid w:val="00BD7E91"/>
    <w:rsid w:val="00BF690F"/>
    <w:rsid w:val="00C02D0A"/>
    <w:rsid w:val="00C03A6E"/>
    <w:rsid w:val="00C10B9A"/>
    <w:rsid w:val="00C12D84"/>
    <w:rsid w:val="00C44F6A"/>
    <w:rsid w:val="00C4709E"/>
    <w:rsid w:val="00C47AE3"/>
    <w:rsid w:val="00C75FC7"/>
    <w:rsid w:val="00C95B31"/>
    <w:rsid w:val="00C95D6D"/>
    <w:rsid w:val="00C95E88"/>
    <w:rsid w:val="00CA0A34"/>
    <w:rsid w:val="00CD1FC4"/>
    <w:rsid w:val="00CD2B34"/>
    <w:rsid w:val="00CD36C1"/>
    <w:rsid w:val="00D21061"/>
    <w:rsid w:val="00D36819"/>
    <w:rsid w:val="00D4108E"/>
    <w:rsid w:val="00D6163D"/>
    <w:rsid w:val="00D73D46"/>
    <w:rsid w:val="00D764AE"/>
    <w:rsid w:val="00D831A3"/>
    <w:rsid w:val="00D857AD"/>
    <w:rsid w:val="00DA7070"/>
    <w:rsid w:val="00DC75F3"/>
    <w:rsid w:val="00DD46F3"/>
    <w:rsid w:val="00DE56F2"/>
    <w:rsid w:val="00DF116D"/>
    <w:rsid w:val="00E20DB9"/>
    <w:rsid w:val="00E25EC4"/>
    <w:rsid w:val="00E36C4A"/>
    <w:rsid w:val="00E37167"/>
    <w:rsid w:val="00EA1830"/>
    <w:rsid w:val="00EB104F"/>
    <w:rsid w:val="00ED14BD"/>
    <w:rsid w:val="00ED1F6A"/>
    <w:rsid w:val="00EE25E8"/>
    <w:rsid w:val="00F0533E"/>
    <w:rsid w:val="00F1048D"/>
    <w:rsid w:val="00F12DEC"/>
    <w:rsid w:val="00F1715C"/>
    <w:rsid w:val="00F21120"/>
    <w:rsid w:val="00F23F60"/>
    <w:rsid w:val="00F310F8"/>
    <w:rsid w:val="00F31C5B"/>
    <w:rsid w:val="00F35939"/>
    <w:rsid w:val="00F45607"/>
    <w:rsid w:val="00F5558F"/>
    <w:rsid w:val="00F56468"/>
    <w:rsid w:val="00F56A27"/>
    <w:rsid w:val="00F60472"/>
    <w:rsid w:val="00F62FA0"/>
    <w:rsid w:val="00F659EB"/>
    <w:rsid w:val="00F72A99"/>
    <w:rsid w:val="00F86BA6"/>
    <w:rsid w:val="00FB1F90"/>
    <w:rsid w:val="00FC6389"/>
    <w:rsid w:val="00FC71D9"/>
    <w:rsid w:val="00FF3096"/>
    <w:rsid w:val="01A27491"/>
    <w:rsid w:val="06B4CC3C"/>
    <w:rsid w:val="223FC1E6"/>
    <w:rsid w:val="37088E5C"/>
    <w:rsid w:val="3805017B"/>
    <w:rsid w:val="3F98C8A4"/>
    <w:rsid w:val="4344C978"/>
    <w:rsid w:val="4BA37A0D"/>
    <w:rsid w:val="54DCFBEF"/>
    <w:rsid w:val="6A7B7C1E"/>
    <w:rsid w:val="75CE857D"/>
    <w:rsid w:val="76CA3E43"/>
    <w:rsid w:val="7783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427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9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7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8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semiHidden/>
    <w:unhideWhenUsed/>
    <w:rsid w:val="003D61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D6152"/>
    <w:pPr>
      <w:spacing w:before="0" w:after="200" w:line="240" w:lineRule="auto"/>
      <w:jc w:val="left"/>
    </w:pPr>
    <w:rPr>
      <w:rFonts w:ascii="Verdana" w:hAnsi="Verdana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D6152"/>
    <w:rPr>
      <w:rFonts w:ascii="Verdana" w:hAnsi="Verdan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0CDB"/>
    <w:pPr>
      <w:spacing w:before="120" w:after="120"/>
      <w:jc w:val="both"/>
    </w:pPr>
    <w:rPr>
      <w:rFonts w:asciiTheme="minorHAnsi" w:hAnsiTheme="minorHAns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0CDB"/>
    <w:rPr>
      <w:rFonts w:ascii="Verdana" w:hAnsi="Verdana"/>
      <w:b/>
      <w:bCs/>
      <w:sz w:val="20"/>
      <w:szCs w:val="20"/>
    </w:rPr>
  </w:style>
  <w:style w:type="character" w:customStyle="1" w:styleId="TextkomenteChar1">
    <w:name w:val="Text komentáře Char1"/>
    <w:basedOn w:val="Standardnpsmoodstavce"/>
    <w:uiPriority w:val="99"/>
    <w:locked/>
    <w:rsid w:val="001D3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_activity xmlns="65a05e30-5124-4316-a003-f70f489591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20C17669EC2E40918EAA89112405B2" ma:contentTypeVersion="16" ma:contentTypeDescription="Vytvoří nový dokument" ma:contentTypeScope="" ma:versionID="282f4e15cb6bcbe52d9fd3ff32cd1d44">
  <xsd:schema xmlns:xsd="http://www.w3.org/2001/XMLSchema" xmlns:xs="http://www.w3.org/2001/XMLSchema" xmlns:p="http://schemas.microsoft.com/office/2006/metadata/properties" xmlns:ns3="65a05e30-5124-4316-a003-f70f48959144" xmlns:ns4="ba7d6267-87ab-481c-9e21-7059897f50db" targetNamespace="http://schemas.microsoft.com/office/2006/metadata/properties" ma:root="true" ma:fieldsID="175a4eab06c80dc2530e413d2c80d59a" ns3:_="" ns4:_="">
    <xsd:import namespace="65a05e30-5124-4316-a003-f70f48959144"/>
    <xsd:import namespace="ba7d6267-87ab-481c-9e21-7059897f50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05e30-5124-4316-a003-f70f48959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d6267-87ab-481c-9e21-7059897f50d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CFC5A-1DF9-47B5-90A2-D103BC3447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65a05e30-5124-4316-a003-f70f48959144"/>
  </ds:schemaRefs>
</ds:datastoreItem>
</file>

<file path=customXml/itemProps3.xml><?xml version="1.0" encoding="utf-8"?>
<ds:datastoreItem xmlns:ds="http://schemas.openxmlformats.org/officeDocument/2006/customXml" ds:itemID="{88A9E872-7920-404E-8776-17074E49A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05e30-5124-4316-a003-f70f48959144"/>
    <ds:schemaRef ds:uri="ba7d6267-87ab-481c-9e21-7059897f50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3</Pages>
  <Words>380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9</cp:revision>
  <cp:lastPrinted>2025-02-28T08:21:00Z</cp:lastPrinted>
  <dcterms:created xsi:type="dcterms:W3CDTF">2026-04-13T09:27:00Z</dcterms:created>
  <dcterms:modified xsi:type="dcterms:W3CDTF">2026-06-15T14:16:00Z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0x0101001120C17669EC2E40918EAA89112405B2</vt:lpwstr>
  </property>
  <property fmtid="{D5CDD505-2E9C-101B-9397-08002B2CF9AE}" pid="3" name="URL">
    <vt:lpwstr/>
  </property>
  <property fmtid="{D5CDD505-2E9C-101B-9397-08002B2CF9AE}" pid="4" name="docLang">
    <vt:lpwstr>cs</vt:lpwstr>
  </property>
</Properties>
</file>